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317E14">
        <w:rPr>
          <w:rFonts w:asciiTheme="majorHAnsi" w:hAnsiTheme="majorHAnsi" w:cstheme="majorHAnsi"/>
          <w:u w:val="single"/>
        </w:rPr>
        <w:t>Lesson 3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1C6176" w:rsidRDefault="008C5BE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A0440B6" wp14:editId="3765841C">
            <wp:extent cx="3714750" cy="2867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Pr="008C5BE0" w:rsidRDefault="008C5BE0" w:rsidP="00107B53">
      <w:pPr>
        <w:rPr>
          <w:rFonts w:asciiTheme="majorHAnsi" w:hAnsiTheme="majorHAnsi" w:cstheme="majorHAnsi"/>
          <w:b/>
          <w:color w:val="0070C0"/>
          <w:sz w:val="28"/>
        </w:rPr>
      </w:pPr>
      <w:r w:rsidRPr="008C5BE0">
        <w:rPr>
          <w:rFonts w:asciiTheme="majorHAnsi" w:hAnsiTheme="majorHAnsi" w:cstheme="majorHAnsi"/>
          <w:b/>
          <w:color w:val="0070C0"/>
          <w:sz w:val="28"/>
        </w:rPr>
        <w:t>I notice that the fractions are equivalent.</w:t>
      </w: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9CFBEC5" wp14:editId="249DC507">
            <wp:extent cx="3810000" cy="2526632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9757" cy="2533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E3756AF" wp14:editId="181BCC65">
            <wp:extent cx="4371975" cy="1057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8C5BE0" w:rsidRPr="008C5BE0" w:rsidRDefault="008C5BE0" w:rsidP="00107B5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8C5BE0" w:rsidRDefault="008C5BE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7774250" wp14:editId="24122D95">
            <wp:extent cx="4181475" cy="40195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76" w:rsidRDefault="001C6176" w:rsidP="00107B53">
      <w:pPr>
        <w:rPr>
          <w:rFonts w:asciiTheme="majorHAnsi" w:hAnsiTheme="majorHAnsi" w:cstheme="majorHAnsi"/>
          <w:sz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4.</w:t>
      </w:r>
    </w:p>
    <w:p w:rsidR="008C5BE0" w:rsidRPr="008C5BE0" w:rsidRDefault="008C5BE0" w:rsidP="00107B5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A17F5BC" wp14:editId="5C3F4DAF">
            <wp:extent cx="4438650" cy="24860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E4CE265" wp14:editId="45A98619">
            <wp:extent cx="3771900" cy="2549691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80555" cy="2555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5E04472B" wp14:editId="74EF547D">
            <wp:extent cx="4391025" cy="3900103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94455" cy="390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</w:p>
    <w:p w:rsidR="008C5BE0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7.</w:t>
      </w:r>
    </w:p>
    <w:p w:rsidR="008C5BE0" w:rsidRPr="00107B53" w:rsidRDefault="008C5BE0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bookmarkStart w:id="0" w:name="_GoBack"/>
      <w:bookmarkEnd w:id="0"/>
      <w:r>
        <w:rPr>
          <w:noProof/>
        </w:rPr>
        <w:drawing>
          <wp:inline distT="0" distB="0" distL="0" distR="0" wp14:anchorId="3CDD74A8" wp14:editId="70106E12">
            <wp:extent cx="4591050" cy="36004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5BE0" w:rsidRPr="00107B5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317E14">
      <w:rPr>
        <w:rFonts w:asciiTheme="majorHAnsi" w:hAnsiTheme="majorHAnsi" w:cstheme="majorHAnsi"/>
      </w:rPr>
      <w:t xml:space="preserve">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1C6176">
      <w:rPr>
        <w:rFonts w:asciiTheme="majorHAnsi" w:hAnsiTheme="majorHAnsi" w:cstheme="majorHAnsi"/>
      </w:rPr>
      <w:t>most children q’s 1-6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317E14">
      <w:rPr>
        <w:rFonts w:asciiTheme="majorHAnsi" w:hAnsiTheme="majorHAnsi" w:cstheme="majorHAnsi"/>
      </w:rPr>
      <w:t xml:space="preserve">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C6176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0A1E"/>
    <w:rsid w:val="002C4A81"/>
    <w:rsid w:val="002E59FB"/>
    <w:rsid w:val="002E5F53"/>
    <w:rsid w:val="002F1D82"/>
    <w:rsid w:val="00313CCB"/>
    <w:rsid w:val="00317E14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2E79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1D92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BE0"/>
    <w:rsid w:val="008D4817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974C4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46BFF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5</TotalTime>
  <Pages>3</Pages>
  <Words>52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2021-02-22T21:31:00Z</dcterms:created>
  <dcterms:modified xsi:type="dcterms:W3CDTF">2021-02-22T21:38:00Z</dcterms:modified>
</cp:coreProperties>
</file>